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1D8142" w14:textId="77777777" w:rsidR="00252C66" w:rsidRDefault="00252C66" w:rsidP="00252C6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HERVY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fl.1485)</w:t>
      </w:r>
    </w:p>
    <w:p w14:paraId="02F49726" w14:textId="77777777" w:rsidR="00252C66" w:rsidRDefault="00252C66" w:rsidP="00252C66">
      <w:pPr>
        <w:pStyle w:val="NoSpacing"/>
        <w:rPr>
          <w:rFonts w:cs="Times New Roman"/>
          <w:szCs w:val="24"/>
        </w:rPr>
      </w:pPr>
    </w:p>
    <w:p w14:paraId="7C573BEE" w14:textId="77777777" w:rsidR="00252C66" w:rsidRDefault="00252C66" w:rsidP="00252C66">
      <w:pPr>
        <w:pStyle w:val="NoSpacing"/>
        <w:rPr>
          <w:rFonts w:cs="Times New Roman"/>
          <w:szCs w:val="24"/>
        </w:rPr>
      </w:pPr>
    </w:p>
    <w:p w14:paraId="39A32355" w14:textId="77777777" w:rsidR="00252C66" w:rsidRDefault="00252C66" w:rsidP="00252C6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Jun.1485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Taunton into lands of</w:t>
      </w:r>
    </w:p>
    <w:p w14:paraId="428F46D3" w14:textId="77777777" w:rsidR="00252C66" w:rsidRDefault="00252C66" w:rsidP="00252C6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Isabel </w:t>
      </w:r>
      <w:proofErr w:type="spellStart"/>
      <w:r>
        <w:rPr>
          <w:rFonts w:cs="Times New Roman"/>
          <w:szCs w:val="24"/>
        </w:rPr>
        <w:t>Saymoure</w:t>
      </w:r>
      <w:proofErr w:type="spellEnd"/>
      <w:r>
        <w:rPr>
          <w:rFonts w:cs="Times New Roman"/>
          <w:szCs w:val="24"/>
        </w:rPr>
        <w:t>(q.v.).</w:t>
      </w:r>
    </w:p>
    <w:p w14:paraId="0D9CE96B" w14:textId="77777777" w:rsidR="00252C66" w:rsidRDefault="00252C66" w:rsidP="00252C66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57B35C67" w14:textId="77777777" w:rsidR="00252C66" w:rsidRDefault="00252C66" w:rsidP="00252C66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p.142-5)</w:t>
      </w:r>
    </w:p>
    <w:p w14:paraId="16ECAD8B" w14:textId="77777777" w:rsidR="00252C66" w:rsidRDefault="00252C66" w:rsidP="00252C66">
      <w:pPr>
        <w:pStyle w:val="NoSpacing"/>
        <w:rPr>
          <w:rFonts w:eastAsia="Times New Roman" w:cs="Times New Roman"/>
          <w:szCs w:val="24"/>
        </w:rPr>
      </w:pPr>
    </w:p>
    <w:p w14:paraId="10CA63F9" w14:textId="77777777" w:rsidR="00252C66" w:rsidRDefault="00252C66" w:rsidP="00252C66">
      <w:pPr>
        <w:pStyle w:val="NoSpacing"/>
        <w:rPr>
          <w:rFonts w:eastAsia="Times New Roman" w:cs="Times New Roman"/>
          <w:szCs w:val="24"/>
        </w:rPr>
      </w:pPr>
    </w:p>
    <w:p w14:paraId="3F69FCF5" w14:textId="77777777" w:rsidR="00252C66" w:rsidRDefault="00252C66" w:rsidP="00252C66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31 October 2023</w:t>
      </w:r>
    </w:p>
    <w:p w14:paraId="75B05B7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DF3C34" w14:textId="77777777" w:rsidR="00252C66" w:rsidRDefault="00252C66" w:rsidP="009139A6">
      <w:r>
        <w:separator/>
      </w:r>
    </w:p>
  </w:endnote>
  <w:endnote w:type="continuationSeparator" w:id="0">
    <w:p w14:paraId="15D9E1D8" w14:textId="77777777" w:rsidR="00252C66" w:rsidRDefault="00252C6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D5F5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A0CB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5D56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0DA85" w14:textId="77777777" w:rsidR="00252C66" w:rsidRDefault="00252C66" w:rsidP="009139A6">
      <w:r>
        <w:separator/>
      </w:r>
    </w:p>
  </w:footnote>
  <w:footnote w:type="continuationSeparator" w:id="0">
    <w:p w14:paraId="1F43353C" w14:textId="77777777" w:rsidR="00252C66" w:rsidRDefault="00252C6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7027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CF6C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6E76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2C66"/>
    <w:rsid w:val="000666E0"/>
    <w:rsid w:val="002510B7"/>
    <w:rsid w:val="00252C66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22C40F"/>
  <w15:chartTrackingRefBased/>
  <w15:docId w15:val="{385661C4-4191-4AC1-84AE-AB274A140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2023-10-31T21:11:00Z</dcterms:created>
  <dcterms:modified xsi:type="dcterms:W3CDTF">2023-10-31T21:11:00Z</dcterms:modified>
</cp:coreProperties>
</file>